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97" w:rsidRPr="00E90D66" w:rsidRDefault="00D13497" w:rsidP="00BB6DE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90D66">
        <w:rPr>
          <w:rFonts w:ascii="Times New Roman" w:hAnsi="Times New Roman"/>
          <w:sz w:val="20"/>
          <w:szCs w:val="20"/>
        </w:rPr>
        <w:t>УТВЕРЖДАЮ:</w:t>
      </w:r>
    </w:p>
    <w:p w:rsidR="00D13497" w:rsidRPr="00E90D66" w:rsidRDefault="00D13497" w:rsidP="00BB6DE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90D66">
        <w:rPr>
          <w:rFonts w:ascii="Times New Roman" w:hAnsi="Times New Roman"/>
          <w:sz w:val="20"/>
          <w:szCs w:val="20"/>
        </w:rPr>
        <w:t xml:space="preserve">заведующая МДОУ  №7 «Родничок»  </w:t>
      </w:r>
    </w:p>
    <w:p w:rsidR="00D13497" w:rsidRPr="00E90D66" w:rsidRDefault="00D13497" w:rsidP="00BB6DE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90D66">
        <w:rPr>
          <w:rFonts w:ascii="Times New Roman" w:hAnsi="Times New Roman"/>
          <w:sz w:val="20"/>
          <w:szCs w:val="20"/>
        </w:rPr>
        <w:t>________________________Гончарова А.Г.</w:t>
      </w:r>
    </w:p>
    <w:p w:rsidR="00D13497" w:rsidRPr="00E90D66" w:rsidRDefault="00D13497" w:rsidP="00BB6DEF">
      <w:pPr>
        <w:tabs>
          <w:tab w:val="left" w:pos="5670"/>
        </w:tabs>
        <w:jc w:val="center"/>
        <w:rPr>
          <w:rFonts w:ascii="Times New Roman" w:hAnsi="Times New Roman"/>
          <w:sz w:val="20"/>
          <w:szCs w:val="20"/>
        </w:rPr>
      </w:pPr>
    </w:p>
    <w:p w:rsidR="00D13497" w:rsidRPr="00E90D66" w:rsidRDefault="00D13497" w:rsidP="00BB6DEF">
      <w:pPr>
        <w:tabs>
          <w:tab w:val="left" w:pos="5670"/>
        </w:tabs>
        <w:jc w:val="center"/>
        <w:rPr>
          <w:rFonts w:ascii="Times New Roman" w:hAnsi="Times New Roman"/>
          <w:sz w:val="20"/>
          <w:szCs w:val="20"/>
        </w:rPr>
      </w:pPr>
      <w:r w:rsidRPr="00E90D66">
        <w:rPr>
          <w:rFonts w:ascii="Times New Roman" w:hAnsi="Times New Roman"/>
          <w:sz w:val="20"/>
          <w:szCs w:val="20"/>
        </w:rPr>
        <w:t xml:space="preserve">Сетка </w:t>
      </w:r>
      <w:r>
        <w:rPr>
          <w:rFonts w:ascii="Times New Roman" w:hAnsi="Times New Roman"/>
          <w:sz w:val="20"/>
          <w:szCs w:val="20"/>
        </w:rPr>
        <w:t>основной образовательной нагрузки</w:t>
      </w:r>
      <w:r w:rsidRPr="00E90D66">
        <w:rPr>
          <w:rFonts w:ascii="Times New Roman" w:hAnsi="Times New Roman"/>
          <w:sz w:val="20"/>
          <w:szCs w:val="20"/>
        </w:rPr>
        <w:t xml:space="preserve"> МДОУ</w:t>
      </w:r>
      <w:r>
        <w:rPr>
          <w:rFonts w:ascii="Times New Roman" w:hAnsi="Times New Roman"/>
          <w:sz w:val="20"/>
          <w:szCs w:val="20"/>
        </w:rPr>
        <w:t xml:space="preserve"> №7 «Родничок» (корпус по адресу ул. Лесная, 6</w:t>
      </w:r>
      <w:r w:rsidRPr="00E90D66">
        <w:rPr>
          <w:rFonts w:ascii="Times New Roman" w:hAnsi="Times New Roman"/>
          <w:sz w:val="20"/>
          <w:szCs w:val="20"/>
        </w:rPr>
        <w:t>) на 202</w:t>
      </w:r>
      <w:r>
        <w:rPr>
          <w:rFonts w:ascii="Times New Roman" w:hAnsi="Times New Roman"/>
          <w:sz w:val="20"/>
          <w:szCs w:val="20"/>
        </w:rPr>
        <w:t>4</w:t>
      </w:r>
      <w:r w:rsidRPr="00E90D66">
        <w:rPr>
          <w:rFonts w:ascii="Times New Roman" w:hAnsi="Times New Roman"/>
          <w:sz w:val="20"/>
          <w:szCs w:val="20"/>
        </w:rPr>
        <w:t>-202</w:t>
      </w:r>
      <w:r>
        <w:rPr>
          <w:rFonts w:ascii="Times New Roman" w:hAnsi="Times New Roman"/>
          <w:sz w:val="20"/>
          <w:szCs w:val="20"/>
        </w:rPr>
        <w:t>5</w:t>
      </w:r>
      <w:r w:rsidRPr="00E90D66">
        <w:rPr>
          <w:rFonts w:ascii="Times New Roman" w:hAnsi="Times New Roman"/>
          <w:sz w:val="20"/>
          <w:szCs w:val="20"/>
        </w:rPr>
        <w:t xml:space="preserve"> учебный год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2694"/>
        <w:gridCol w:w="2835"/>
        <w:gridCol w:w="2268"/>
        <w:gridCol w:w="2693"/>
        <w:gridCol w:w="3054"/>
      </w:tblGrid>
      <w:tr w:rsidR="00D13497" w:rsidRPr="00A7725A" w:rsidTr="00A7725A">
        <w:tc>
          <w:tcPr>
            <w:tcW w:w="1242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3497" w:rsidRPr="00A7725A" w:rsidRDefault="00D13497" w:rsidP="00A7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понедельник</w:t>
            </w:r>
          </w:p>
        </w:tc>
        <w:tc>
          <w:tcPr>
            <w:tcW w:w="2835" w:type="dxa"/>
          </w:tcPr>
          <w:p w:rsidR="00D13497" w:rsidRPr="00A7725A" w:rsidRDefault="00D13497" w:rsidP="00A7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вторник</w:t>
            </w:r>
          </w:p>
        </w:tc>
        <w:tc>
          <w:tcPr>
            <w:tcW w:w="2268" w:type="dxa"/>
          </w:tcPr>
          <w:p w:rsidR="00D13497" w:rsidRPr="00A7725A" w:rsidRDefault="00D13497" w:rsidP="00A7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среда</w:t>
            </w:r>
          </w:p>
        </w:tc>
        <w:tc>
          <w:tcPr>
            <w:tcW w:w="2693" w:type="dxa"/>
          </w:tcPr>
          <w:p w:rsidR="00D13497" w:rsidRPr="00A7725A" w:rsidRDefault="00D13497" w:rsidP="00A7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четверг</w:t>
            </w:r>
          </w:p>
        </w:tc>
        <w:tc>
          <w:tcPr>
            <w:tcW w:w="3054" w:type="dxa"/>
          </w:tcPr>
          <w:p w:rsidR="00D13497" w:rsidRPr="00A7725A" w:rsidRDefault="00D13497" w:rsidP="00A772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пятница</w:t>
            </w:r>
          </w:p>
        </w:tc>
      </w:tr>
      <w:tr w:rsidR="00D13497" w:rsidRPr="00A7725A" w:rsidTr="00A7725A">
        <w:tc>
          <w:tcPr>
            <w:tcW w:w="1242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 xml:space="preserve">1 младшая группа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Физическое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9.20-9.30 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Познавательное развитие  (ознакомление с окружающим миром)/ социальный мир и мир природы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вариативная часть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9.20-9.30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Речевое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(развитие речи)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15.20-15.30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- Художественно-эстетическое развитие (музыка)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9.00-9.10 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Познавательное развитие (сенсорные эталоны о познавательные действия)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9.20-9.30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(конструирование)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Физическое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9.25-9.35 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Художественно-эстетическое развитие (лепка/аппликация)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15.15-15.25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Речевое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(чтение художественной литературы)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4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9.00-9.10 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Художественно-эстетическое развитие (Рисование)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9.20-9.30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(музыка)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497" w:rsidRPr="00A7725A" w:rsidTr="00A7725A">
        <w:tc>
          <w:tcPr>
            <w:tcW w:w="1242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2 младшая группа №1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9.00-9.15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 xml:space="preserve">Вариативная часть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9.25-9.40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Познавательное развитие  (ознакомление с окружающим миром)/ социальный мир и мир природы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15.15-15.30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 xml:space="preserve">Художественно-эстетическое развитие (музыка)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11.00-11.15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i/>
                <w:sz w:val="20"/>
                <w:szCs w:val="20"/>
              </w:rPr>
              <w:t>Физическое развитие на улице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9.00-9.15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 xml:space="preserve">Физическое развитие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9.25-9.40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(лепка/аппликация)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15.15-15.30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Художественно-эстетическое развитие (конструирование)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Познавательное развитие (сенсорные эталоны о познавательные действия)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9.25-9.40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 xml:space="preserve">Физическое развитие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Речевое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(развитие речи)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9.25-9.40 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Художественно-эстетическое развитие (Рисование)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4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(музыка)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9.25-9.40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Речевое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(чтение художественной литературы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D13497" w:rsidRPr="00A7725A" w:rsidTr="00A7725A">
        <w:tc>
          <w:tcPr>
            <w:tcW w:w="1242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2 младшая группа №2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Познавательное развитие (сенсорные эталоны о познавательные действия)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9.25-9.40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(лепка/аппликация)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(музыка)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9.25-9.40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Речевое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(развитие речи)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15.15-15.30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Художественно-эстетическое развитие (конструирование)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11.00-11.15-</w:t>
            </w:r>
            <w:r w:rsidRPr="00A7725A">
              <w:rPr>
                <w:rFonts w:ascii="Times New Roman" w:hAnsi="Times New Roman"/>
                <w:i/>
                <w:sz w:val="20"/>
                <w:szCs w:val="20"/>
              </w:rPr>
              <w:t xml:space="preserve"> Физическое развитие на улице</w:t>
            </w:r>
          </w:p>
        </w:tc>
        <w:tc>
          <w:tcPr>
            <w:tcW w:w="2268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Физическое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9.25-9.40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(Рисование)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вариативная часть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9.25-9.40 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15.15-15.30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Речевое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(чтение художественной литературы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4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Познавательное развитие  (ознакомление с окружающим миром)/ социальный мир и мир природы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9.25-9.40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(музыка)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D13497" w:rsidRPr="00A7725A" w:rsidTr="00A7725A">
        <w:tc>
          <w:tcPr>
            <w:tcW w:w="1242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2 младшая группа №3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(музыка)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9.25-9.40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вариативная часть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15.15-15.30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(чтение художественной литературы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Познавательное развитие (сенсорные эталоны о познавательные действия)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9.25-9.40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(конструирование)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15.15-15.30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Физическое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(музыка)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9.25-9.40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Речевое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(развитие речи)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Познавательное развитие  (ознакомление с окружающим миром)/ социальный мир и мир природы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9.25-9.40 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Художественно-эстетическое развитие (лепка/аппликация)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11.00-11.15 - </w:t>
            </w:r>
            <w:r w:rsidRPr="00A7725A">
              <w:rPr>
                <w:rFonts w:ascii="Times New Roman" w:hAnsi="Times New Roman"/>
                <w:i/>
                <w:sz w:val="20"/>
                <w:szCs w:val="20"/>
              </w:rPr>
              <w:t>Физическое развитие на улице</w:t>
            </w:r>
          </w:p>
        </w:tc>
        <w:tc>
          <w:tcPr>
            <w:tcW w:w="3054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9.00-9.15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Физическое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9.25-9.40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(Рисование)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497" w:rsidRPr="00A7725A" w:rsidTr="00A7725A">
        <w:tc>
          <w:tcPr>
            <w:tcW w:w="1242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 xml:space="preserve">средняя группа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9.00-9.20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Познавательное развитие  (ознакомление с окружающим миром)/ социальный мир и мир природы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9.30-9.50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(музыка)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9.00-9.20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познавательное развитие (математика)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9.30-9.50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Физическое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15.10-15.30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(лепка/аппликация)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9.00-9.20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Речевое развитие (Обучение грамоте)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9.30-9.50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(музыка) 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11.00-11.20-</w:t>
            </w:r>
            <w:r w:rsidRPr="00A7725A">
              <w:rPr>
                <w:rFonts w:ascii="Times New Roman" w:hAnsi="Times New Roman"/>
                <w:i/>
                <w:sz w:val="20"/>
                <w:szCs w:val="20"/>
              </w:rPr>
              <w:t xml:space="preserve"> Физическое развитие на улице</w:t>
            </w:r>
          </w:p>
        </w:tc>
        <w:tc>
          <w:tcPr>
            <w:tcW w:w="2693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9.00-9.20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Речевое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(развитие речи)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9.30-9.50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вариативная часть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15.10-15.30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(конструирование)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4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9.00-9.20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Речевое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(чтение художественной литературы)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9.30-9.50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Физическое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497" w:rsidRPr="00A7725A" w:rsidTr="00A7725A">
        <w:tc>
          <w:tcPr>
            <w:tcW w:w="1242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 xml:space="preserve">Старшая группа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9.00-9.25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Речевое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(развитие речи)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9.35-10.00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Физическое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10.10-10.35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Художественно-эстетическое развитие (Рисование)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9.00-9.25 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познавательное развитие (математика)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9.35-10.00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(музыка)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10.10-10.35 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Художественно-эстетическое развитие (конструирование)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9.00-9.25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Речевое развитие (Обучение грамоте)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9.35-10.00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(лепка/аппликация)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9.00-9.20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Познавательное развитие  (ознакомление с окружающим миром)/ социальный мир и мир природы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9.35-10.00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(музыка)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11.30 – 11..55</w:t>
            </w:r>
            <w:r w:rsidRPr="00A7725A">
              <w:rPr>
                <w:rFonts w:ascii="Times New Roman" w:hAnsi="Times New Roman"/>
                <w:i/>
                <w:sz w:val="20"/>
                <w:szCs w:val="20"/>
              </w:rPr>
              <w:t xml:space="preserve"> Физическое развитие на улице</w:t>
            </w:r>
          </w:p>
        </w:tc>
        <w:tc>
          <w:tcPr>
            <w:tcW w:w="3054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9.00-9.25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вариативная часть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9.35-10.00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Речевое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(чтение художественной литературы)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10.10-10.35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Физическое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497" w:rsidRPr="00A7725A" w:rsidTr="00A7725A">
        <w:tc>
          <w:tcPr>
            <w:tcW w:w="1242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Подготовительная к школе группа №1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9.00-9.30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Познавательное развитие  (ознакомление с окружающим миром)/ социальный мир и мир природы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9.40-10.10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(Рисование)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10.20-10.50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</w:tc>
        <w:tc>
          <w:tcPr>
            <w:tcW w:w="2835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9.00-9.30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познавательное развитие (математика)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9.40-10.10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Речевое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(развитие речи)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10.20-10.50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(музыка)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11.30-12.00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-</w:t>
            </w:r>
            <w:r w:rsidRPr="00A7725A">
              <w:rPr>
                <w:rFonts w:ascii="Times New Roman" w:hAnsi="Times New Roman"/>
                <w:i/>
                <w:sz w:val="20"/>
                <w:szCs w:val="20"/>
              </w:rPr>
              <w:t xml:space="preserve"> Физическое развитие на улице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9.00-9.30 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Речевое развитие (Обучение грамоте)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9.40-10.10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вариативная часть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10.20-10.50                        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Физическое развитие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9.00-9.30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познавательное развитие (математика)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9.40-10.10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(лепка/аппликация)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10.20-10.50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(музыка)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4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9.00-9.30 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Художественно-эстетическое развитие (конструирование)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9.40-10.10 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(чтение художественной литературы)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497" w:rsidRPr="00A7725A" w:rsidTr="00A7725A">
        <w:tc>
          <w:tcPr>
            <w:tcW w:w="1242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Подготовительная к школе группа №2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9.00-9.30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познавательное развитие (математика)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9.40-10.10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(конструирование)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10.20-10.50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(музыка)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9.00-9.30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Речевое развитие (Обучение грамоте)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9.40-10.10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вариативная часть 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10.20-10.50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Физическое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9.00-9.30 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познавательное развитие (математика)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9.40-10.10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(лепка/аппликация)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10.20-10.50                        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Художественно-эстетическое развитие (музыка)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11.30-12.00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-</w:t>
            </w:r>
            <w:r w:rsidRPr="00A7725A">
              <w:rPr>
                <w:rFonts w:ascii="Times New Roman" w:hAnsi="Times New Roman"/>
                <w:i/>
                <w:sz w:val="20"/>
                <w:szCs w:val="20"/>
              </w:rPr>
              <w:t xml:space="preserve"> Физическое развитие на улице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9.00-9.30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Речевое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(развитие речи)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9.40-10.10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Художественно-эстетическое развитие (Рисование)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>10.20-10.50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Физическое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4" w:type="dxa"/>
          </w:tcPr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9.00-9.30 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Познавательное развитие  (ознакомление с окружающим миром)/ социальный мир и мир природы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b/>
                <w:sz w:val="20"/>
                <w:szCs w:val="20"/>
              </w:rPr>
              <w:t xml:space="preserve">9.40-10.10 </w:t>
            </w:r>
            <w:r w:rsidRPr="00A7725A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>(чтение художественной литературы)</w:t>
            </w: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13497" w:rsidRPr="00A7725A" w:rsidRDefault="00D13497" w:rsidP="00A772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25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D13497" w:rsidRPr="00E90D66" w:rsidRDefault="00D13497" w:rsidP="00BB6DEF">
      <w:pPr>
        <w:tabs>
          <w:tab w:val="left" w:pos="5670"/>
        </w:tabs>
        <w:jc w:val="center"/>
        <w:rPr>
          <w:rFonts w:ascii="Times New Roman" w:hAnsi="Times New Roman"/>
          <w:sz w:val="20"/>
          <w:szCs w:val="20"/>
        </w:rPr>
      </w:pPr>
    </w:p>
    <w:p w:rsidR="00D13497" w:rsidRDefault="00D13497" w:rsidP="00BB6DEF"/>
    <w:p w:rsidR="00D13497" w:rsidRDefault="00D13497"/>
    <w:sectPr w:rsidR="00D13497" w:rsidSect="00C739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6DEF"/>
    <w:rsid w:val="000C0AF6"/>
    <w:rsid w:val="00131B79"/>
    <w:rsid w:val="00506AA7"/>
    <w:rsid w:val="005A23EE"/>
    <w:rsid w:val="00612531"/>
    <w:rsid w:val="0075784A"/>
    <w:rsid w:val="007E3D94"/>
    <w:rsid w:val="00A44822"/>
    <w:rsid w:val="00A7725A"/>
    <w:rsid w:val="00BB6DEF"/>
    <w:rsid w:val="00BD6EB8"/>
    <w:rsid w:val="00C73952"/>
    <w:rsid w:val="00D13497"/>
    <w:rsid w:val="00E90D66"/>
    <w:rsid w:val="00F1337E"/>
    <w:rsid w:val="00FD5F5A"/>
    <w:rsid w:val="00FE6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AF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B6DE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3</Pages>
  <Words>958</Words>
  <Characters>5461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2024-09-24T09:30:00Z</dcterms:created>
  <dcterms:modified xsi:type="dcterms:W3CDTF">2024-10-22T07:39:00Z</dcterms:modified>
</cp:coreProperties>
</file>